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530"/>
        <w:gridCol w:w="3686"/>
        <w:gridCol w:w="6"/>
      </w:tblGrid>
      <w:tr w:rsidR="002F054A" w:rsidRPr="003B7C5A" w:rsidTr="00367D63">
        <w:trPr>
          <w:gridAfter w:val="1"/>
          <w:wAfter w:w="6" w:type="dxa"/>
          <w:trHeight w:val="617"/>
          <w:tblHeader/>
        </w:trPr>
        <w:tc>
          <w:tcPr>
            <w:tcW w:w="9663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79585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367D63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7D63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367D63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 w:rsidR="00367D63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367D63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</w:p>
          <w:p w:rsidR="00086869" w:rsidRPr="006C7B37" w:rsidRDefault="00367D63" w:rsidP="00120769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367D63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367D63" w:rsidRPr="006C7B37" w:rsidRDefault="00367D63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ร้อยละของการเบิกจ่ายเงินงบประมาณตามแผนไตรมาสที่ </w:t>
            </w:r>
            <w:r w:rsidRPr="00595A5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3</w:t>
            </w:r>
          </w:p>
        </w:tc>
      </w:tr>
      <w:tr w:rsidR="002F054A" w:rsidRPr="003B7C5A" w:rsidTr="00367D63">
        <w:trPr>
          <w:gridAfter w:val="1"/>
          <w:wAfter w:w="6" w:type="dxa"/>
        </w:trPr>
        <w:tc>
          <w:tcPr>
            <w:tcW w:w="5977" w:type="dxa"/>
            <w:gridSpan w:val="2"/>
            <w:tcBorders>
              <w:top w:val="single" w:sz="4" w:space="0" w:color="auto"/>
              <w:right w:val="nil"/>
            </w:tcBorders>
          </w:tcPr>
          <w:p w:rsidR="0096755D" w:rsidRPr="0096755D" w:rsidRDefault="002F054A" w:rsidP="0096755D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96755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6755D" w:rsidRPr="0096755D">
              <w:rPr>
                <w:rFonts w:ascii="TH SarabunPSK" w:hAnsi="TH SarabunPSK" w:cs="TH SarabunPSK"/>
                <w:sz w:val="30"/>
                <w:szCs w:val="30"/>
                <w:cs/>
              </w:rPr>
              <w:t>ผอ.นภาพร อาร์มสตรอง</w:t>
            </w:r>
          </w:p>
          <w:p w:rsidR="0096755D" w:rsidRPr="0096755D" w:rsidRDefault="0096755D" w:rsidP="0096755D">
            <w:pPr>
              <w:tabs>
                <w:tab w:val="left" w:pos="1760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6755D">
              <w:rPr>
                <w:rFonts w:ascii="TH SarabunPSK" w:hAnsi="TH SarabunPSK" w:cs="TH SarabunPSK"/>
                <w:sz w:val="30"/>
                <w:szCs w:val="30"/>
                <w:cs/>
              </w:rPr>
              <w:t>นายสมบัติ รุ่งรัศมี</w:t>
            </w:r>
          </w:p>
          <w:p w:rsidR="00453A01" w:rsidRPr="00D849B7" w:rsidRDefault="0096755D" w:rsidP="0096755D">
            <w:pPr>
              <w:tabs>
                <w:tab w:val="left" w:pos="1760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6755D">
              <w:rPr>
                <w:rFonts w:ascii="TH SarabunPSK" w:hAnsi="TH SarabunPSK" w:cs="TH SarabunPSK"/>
                <w:sz w:val="30"/>
                <w:szCs w:val="30"/>
                <w:cs/>
              </w:rPr>
              <w:t>นายศุภโชค สุขมาก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96755D" w:rsidRPr="0096755D" w:rsidRDefault="002F054A" w:rsidP="0096755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96755D" w:rsidRPr="0096755D">
              <w:rPr>
                <w:rFonts w:ascii="TH SarabunPSK" w:hAnsi="TH SarabunPSK" w:cs="TH SarabunPSK"/>
                <w:color w:val="000000"/>
                <w:sz w:val="30"/>
                <w:szCs w:val="30"/>
              </w:rPr>
              <w:t>0 2610 5364</w:t>
            </w:r>
          </w:p>
          <w:p w:rsidR="0096755D" w:rsidRPr="0096755D" w:rsidRDefault="0096755D" w:rsidP="0096755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53A0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453A0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96755D">
              <w:rPr>
                <w:rFonts w:ascii="TH SarabunPSK" w:hAnsi="TH SarabunPSK" w:cs="TH SarabunPSK"/>
                <w:color w:val="000000"/>
                <w:sz w:val="30"/>
                <w:szCs w:val="30"/>
              </w:rPr>
              <w:t>0 2610 5455</w:t>
            </w:r>
          </w:p>
          <w:p w:rsidR="00453A01" w:rsidRPr="003B7C5A" w:rsidRDefault="0096755D" w:rsidP="007131D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53A0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453A0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96755D">
              <w:rPr>
                <w:rFonts w:ascii="TH SarabunPSK" w:hAnsi="TH SarabunPSK" w:cs="TH SarabunPSK"/>
                <w:color w:val="000000"/>
                <w:sz w:val="30"/>
                <w:szCs w:val="30"/>
              </w:rPr>
              <w:t>0 2610 5559</w:t>
            </w:r>
          </w:p>
        </w:tc>
      </w:tr>
      <w:tr w:rsidR="002F054A" w:rsidRPr="003B7C5A" w:rsidTr="00367D63">
        <w:trPr>
          <w:gridAfter w:val="1"/>
          <w:wAfter w:w="6" w:type="dxa"/>
        </w:trPr>
        <w:tc>
          <w:tcPr>
            <w:tcW w:w="5977" w:type="dxa"/>
            <w:gridSpan w:val="2"/>
            <w:tcBorders>
              <w:right w:val="nil"/>
            </w:tcBorders>
          </w:tcPr>
          <w:p w:rsidR="0096755D" w:rsidRDefault="002F054A" w:rsidP="0096755D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96755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="0096755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นางสาวปาจรีย์ </w:t>
            </w:r>
            <w:r w:rsidR="0096755D" w:rsidRPr="00FD7A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ธนศิริวัฒนา</w:t>
            </w:r>
          </w:p>
          <w:p w:rsidR="0096755D" w:rsidRDefault="0096755D" w:rsidP="0096755D">
            <w:pPr>
              <w:tabs>
                <w:tab w:val="left" w:pos="1476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นางโสมระวี </w:t>
            </w:r>
            <w:r w:rsidRPr="00FD7A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นักรบ</w:t>
            </w:r>
            <w:r w:rsidRPr="00FD7A10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</w:p>
          <w:p w:rsidR="0096755D" w:rsidRDefault="0096755D" w:rsidP="0096755D">
            <w:pPr>
              <w:tabs>
                <w:tab w:val="left" w:pos="1476"/>
              </w:tabs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FD7A10">
              <w:rPr>
                <w:rFonts w:ascii="TH SarabunPSK" w:hAnsi="TH SarabunPSK" w:cs="TH SarabunPSK"/>
                <w:sz w:val="30"/>
                <w:szCs w:val="30"/>
                <w:cs/>
              </w:rPr>
              <w:t>นางสาว</w:t>
            </w:r>
            <w:r w:rsidRPr="00FD7A10">
              <w:rPr>
                <w:rFonts w:ascii="TH SarabunPSK" w:hAnsi="TH SarabunPSK" w:cs="TH SarabunPSK" w:hint="cs"/>
                <w:sz w:val="30"/>
                <w:szCs w:val="30"/>
                <w:cs/>
              </w:rPr>
              <w:t>วัชราวลี วัชรีวงศ์ ณ อยุธยา</w:t>
            </w:r>
          </w:p>
          <w:p w:rsidR="0096755D" w:rsidRDefault="0096755D" w:rsidP="0096755D">
            <w:pPr>
              <w:tabs>
                <w:tab w:val="left" w:pos="1476"/>
              </w:tabs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นางสาวศุภมาส </w:t>
            </w:r>
            <w:r w:rsidRPr="00FD7A10">
              <w:rPr>
                <w:rFonts w:ascii="TH SarabunPSK" w:hAnsi="TH SarabunPSK" w:cs="TH SarabunPSK"/>
                <w:sz w:val="30"/>
                <w:szCs w:val="30"/>
                <w:cs/>
              </w:rPr>
              <w:t>ลิมาวัฒนชัย</w:t>
            </w:r>
          </w:p>
          <w:p w:rsidR="006C7B37" w:rsidRPr="0096755D" w:rsidRDefault="0096755D" w:rsidP="0096755D">
            <w:pPr>
              <w:tabs>
                <w:tab w:val="left" w:pos="1476"/>
              </w:tabs>
              <w:rPr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นางสาววินันดา</w:t>
            </w:r>
            <w:r w:rsidRPr="00FD7A1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แสงทอง</w:t>
            </w:r>
          </w:p>
        </w:tc>
        <w:tc>
          <w:tcPr>
            <w:tcW w:w="3686" w:type="dxa"/>
            <w:tcBorders>
              <w:left w:val="nil"/>
            </w:tcBorders>
          </w:tcPr>
          <w:p w:rsidR="0096755D" w:rsidRPr="0096755D" w:rsidRDefault="00D849B7" w:rsidP="0096755D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96755D" w:rsidRPr="0096755D">
              <w:rPr>
                <w:rFonts w:ascii="TH SarabunPSK" w:hAnsi="TH SarabunPSK" w:cs="TH SarabunPSK"/>
                <w:color w:val="000000"/>
                <w:sz w:val="30"/>
                <w:szCs w:val="30"/>
              </w:rPr>
              <w:t>0 2610 5355</w:t>
            </w:r>
          </w:p>
          <w:p w:rsidR="0096755D" w:rsidRPr="0096755D" w:rsidRDefault="0096755D" w:rsidP="0096755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96755D">
              <w:rPr>
                <w:rFonts w:ascii="TH SarabunPSK" w:hAnsi="TH SarabunPSK" w:cs="TH SarabunPSK"/>
                <w:color w:val="000000"/>
                <w:sz w:val="30"/>
                <w:szCs w:val="30"/>
              </w:rPr>
              <w:t>0 2610 5353</w:t>
            </w:r>
          </w:p>
          <w:p w:rsidR="0096755D" w:rsidRPr="0096755D" w:rsidRDefault="0096755D" w:rsidP="0096755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96755D">
              <w:rPr>
                <w:rFonts w:ascii="TH SarabunPSK" w:hAnsi="TH SarabunPSK" w:cs="TH SarabunPSK"/>
                <w:color w:val="000000"/>
                <w:sz w:val="30"/>
                <w:szCs w:val="30"/>
              </w:rPr>
              <w:t>0 2610 5356</w:t>
            </w:r>
          </w:p>
          <w:p w:rsidR="0096755D" w:rsidRPr="0096755D" w:rsidRDefault="0096755D" w:rsidP="0096755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96755D">
              <w:rPr>
                <w:rFonts w:ascii="TH SarabunPSK" w:hAnsi="TH SarabunPSK" w:cs="TH SarabunPSK"/>
                <w:color w:val="000000"/>
                <w:sz w:val="30"/>
                <w:szCs w:val="30"/>
              </w:rPr>
              <w:t>0 2610 5449</w:t>
            </w:r>
          </w:p>
          <w:p w:rsidR="006C7B37" w:rsidRPr="006C7B37" w:rsidRDefault="0096755D" w:rsidP="007131D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96755D">
              <w:rPr>
                <w:rFonts w:ascii="TH SarabunPSK" w:hAnsi="TH SarabunPSK" w:cs="TH SarabunPSK"/>
                <w:color w:val="000000"/>
                <w:sz w:val="30"/>
                <w:szCs w:val="30"/>
              </w:rPr>
              <w:t>0 2610 5329</w:t>
            </w:r>
          </w:p>
        </w:tc>
      </w:tr>
      <w:tr w:rsidR="002F054A" w:rsidRPr="003B7C5A" w:rsidTr="00367D63">
        <w:trPr>
          <w:gridAfter w:val="1"/>
          <w:wAfter w:w="6" w:type="dxa"/>
          <w:trHeight w:val="1685"/>
        </w:trPr>
        <w:tc>
          <w:tcPr>
            <w:tcW w:w="9663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6C7B37" w:rsidRDefault="006C7B37" w:rsidP="00367D63">
            <w:pPr>
              <w:tabs>
                <w:tab w:val="left" w:pos="626"/>
              </w:tabs>
              <w:ind w:firstLine="360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="00367D63"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="00367D63" w:rsidRPr="00595A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="00367D63"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ทั้งนี้ไม่รวมงบประมาณที่ได้รับการจัดสรรเพิ่มเติมระหว่างปีงบประมาณ</w:t>
            </w:r>
          </w:p>
        </w:tc>
      </w:tr>
      <w:tr w:rsidR="002F054A" w:rsidRPr="003B7C5A" w:rsidTr="00367D63">
        <w:trPr>
          <w:gridAfter w:val="1"/>
          <w:wAfter w:w="6" w:type="dxa"/>
          <w:trHeight w:val="3254"/>
        </w:trPr>
        <w:tc>
          <w:tcPr>
            <w:tcW w:w="9663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367D63" w:rsidRPr="003B7C5A" w:rsidTr="00430633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D63" w:rsidRPr="00F108FD" w:rsidRDefault="00367D63" w:rsidP="00367D6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7D63" w:rsidRPr="00595A50" w:rsidRDefault="00367D63" w:rsidP="00367D6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367D63" w:rsidRPr="003B7C5A" w:rsidTr="00430633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D63" w:rsidRPr="00F108FD" w:rsidRDefault="00367D63" w:rsidP="00367D6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7D63" w:rsidRPr="00595A50" w:rsidRDefault="00367D63" w:rsidP="00367D6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367D63" w:rsidRPr="003B7C5A" w:rsidTr="00430633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D63" w:rsidRPr="00F108FD" w:rsidRDefault="00367D63" w:rsidP="00367D6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7D63" w:rsidRPr="00595A50" w:rsidRDefault="00367D63" w:rsidP="00367D6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367D63" w:rsidRPr="003B7C5A" w:rsidTr="00430633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D63" w:rsidRPr="00F108FD" w:rsidRDefault="00367D63" w:rsidP="00367D6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7D63" w:rsidRPr="00595A50" w:rsidRDefault="00367D63" w:rsidP="00367D6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367D63" w:rsidRPr="003B7C5A" w:rsidTr="00430633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D63" w:rsidRPr="00F108FD" w:rsidRDefault="00367D63" w:rsidP="00367D6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7D63" w:rsidRPr="00595A50" w:rsidRDefault="00367D63" w:rsidP="00367D6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367D63">
        <w:trPr>
          <w:gridAfter w:val="1"/>
          <w:wAfter w:w="6" w:type="dxa"/>
          <w:trHeight w:val="2242"/>
        </w:trPr>
        <w:tc>
          <w:tcPr>
            <w:tcW w:w="9663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79"/>
              <w:gridCol w:w="1275"/>
              <w:gridCol w:w="1418"/>
              <w:gridCol w:w="1276"/>
              <w:gridCol w:w="1205"/>
            </w:tblGrid>
            <w:tr w:rsidR="002F054A" w:rsidRPr="003B7C5A" w:rsidTr="005F1604">
              <w:trPr>
                <w:trHeight w:val="902"/>
                <w:jc w:val="center"/>
              </w:trPr>
              <w:tc>
                <w:tcPr>
                  <w:tcW w:w="407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8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0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5F1604">
              <w:trPr>
                <w:trHeight w:val="856"/>
                <w:jc w:val="center"/>
              </w:trPr>
              <w:tc>
                <w:tcPr>
                  <w:tcW w:w="4079" w:type="dxa"/>
                </w:tcPr>
                <w:p w:rsidR="004032BC" w:rsidRPr="00B26A52" w:rsidRDefault="00367D63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367D6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ร้อยละของการเบิกจ่ายเงินงบประมาณตามแผนไตรมาสที่ 3</w:t>
                  </w:r>
                </w:p>
              </w:tc>
              <w:tc>
                <w:tcPr>
                  <w:tcW w:w="1275" w:type="dxa"/>
                </w:tcPr>
                <w:p w:rsidR="004032BC" w:rsidRPr="00B64E98" w:rsidRDefault="00367D63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3B538C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3B538C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3B538C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367D63">
        <w:trPr>
          <w:gridAfter w:val="1"/>
          <w:wAfter w:w="6" w:type="dxa"/>
          <w:trHeight w:val="842"/>
        </w:trPr>
        <w:tc>
          <w:tcPr>
            <w:tcW w:w="9663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0A5220" w:rsidP="00367D63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</w:t>
            </w: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367D63">
        <w:trPr>
          <w:gridAfter w:val="1"/>
          <w:wAfter w:w="6" w:type="dxa"/>
          <w:trHeight w:val="841"/>
        </w:trPr>
        <w:tc>
          <w:tcPr>
            <w:tcW w:w="9663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50334" w:rsidRPr="00E52C4C" w:rsidRDefault="00950334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367D63">
        <w:trPr>
          <w:gridAfter w:val="1"/>
          <w:wAfter w:w="6" w:type="dxa"/>
          <w:trHeight w:val="838"/>
        </w:trPr>
        <w:tc>
          <w:tcPr>
            <w:tcW w:w="9663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อุปสรรคต่อการทำงาน :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2F054A" w:rsidRPr="003B7C5A" w:rsidTr="00367D63">
        <w:trPr>
          <w:gridAfter w:val="1"/>
          <w:wAfter w:w="6" w:type="dxa"/>
          <w:trHeight w:val="851"/>
        </w:trPr>
        <w:tc>
          <w:tcPr>
            <w:tcW w:w="9663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2F0A94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D6DA0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2610" w:rsidRDefault="00402610">
      <w:r>
        <w:separator/>
      </w:r>
    </w:p>
  </w:endnote>
  <w:endnote w:type="continuationSeparator" w:id="0">
    <w:p w:rsidR="00402610" w:rsidRDefault="00402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2610" w:rsidRDefault="00402610">
      <w:r>
        <w:separator/>
      </w:r>
    </w:p>
  </w:footnote>
  <w:footnote w:type="continuationSeparator" w:id="0">
    <w:p w:rsidR="00402610" w:rsidRDefault="004026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3D6DA0" w:rsidP="00325980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32598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3D6DA0" w:rsidP="00325980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32598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0769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F054A"/>
    <w:rsid w:val="002F0A94"/>
    <w:rsid w:val="00325980"/>
    <w:rsid w:val="00335C4D"/>
    <w:rsid w:val="003430B3"/>
    <w:rsid w:val="00344219"/>
    <w:rsid w:val="0034641C"/>
    <w:rsid w:val="00356974"/>
    <w:rsid w:val="00367D63"/>
    <w:rsid w:val="00370876"/>
    <w:rsid w:val="003722D8"/>
    <w:rsid w:val="00382C09"/>
    <w:rsid w:val="00382DD0"/>
    <w:rsid w:val="003B538C"/>
    <w:rsid w:val="003B7C5A"/>
    <w:rsid w:val="003C016E"/>
    <w:rsid w:val="003C2C30"/>
    <w:rsid w:val="003D6DA0"/>
    <w:rsid w:val="003E0FCD"/>
    <w:rsid w:val="003E1BC4"/>
    <w:rsid w:val="003E4227"/>
    <w:rsid w:val="003F0CC5"/>
    <w:rsid w:val="00402610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1A3F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F1604"/>
    <w:rsid w:val="0060158F"/>
    <w:rsid w:val="0061749F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815ED"/>
    <w:rsid w:val="0079585B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6755D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4E98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6134E"/>
    <w:rsid w:val="00C67D71"/>
    <w:rsid w:val="00CE230F"/>
    <w:rsid w:val="00CE50B1"/>
    <w:rsid w:val="00CF0196"/>
    <w:rsid w:val="00CF3A4A"/>
    <w:rsid w:val="00CF45AF"/>
    <w:rsid w:val="00D134A9"/>
    <w:rsid w:val="00D26B5D"/>
    <w:rsid w:val="00D36251"/>
    <w:rsid w:val="00D43F4A"/>
    <w:rsid w:val="00D45272"/>
    <w:rsid w:val="00D45D22"/>
    <w:rsid w:val="00D515B3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3CCBF0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58E37C-3A47-4AF0-A16F-6F032E152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28</TotalTime>
  <Pages>2</Pages>
  <Words>436</Words>
  <Characters>2491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ธิดารัตน์ บุณยรัตวณิช</cp:lastModifiedBy>
  <cp:revision>22</cp:revision>
  <cp:lastPrinted>2018-04-05T01:06:00Z</cp:lastPrinted>
  <dcterms:created xsi:type="dcterms:W3CDTF">2019-02-04T07:47:00Z</dcterms:created>
  <dcterms:modified xsi:type="dcterms:W3CDTF">2019-06-11T09:22:00Z</dcterms:modified>
</cp:coreProperties>
</file>